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8B4CCE">
        <w:rPr>
          <w:rFonts w:cs="Arial"/>
          <w:b/>
          <w:caps/>
          <w:sz w:val="28"/>
          <w:szCs w:val="28"/>
        </w:rPr>
        <w:t xml:space="preserve"> 1333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8B4CCE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8B4CCE">
              <w:rPr>
                <w:rFonts w:cs="Arial"/>
                <w:sz w:val="20"/>
                <w:szCs w:val="20"/>
              </w:rPr>
              <w:t xml:space="preserve">Solicita a adoção de providências visando à revitalização da Praça Ayrton Senna, situada ao lado do nº 136 da Rua João Batista </w:t>
            </w:r>
            <w:proofErr w:type="spellStart"/>
            <w:r w:rsidRPr="008B4CCE">
              <w:rPr>
                <w:rFonts w:cs="Arial"/>
                <w:sz w:val="20"/>
                <w:szCs w:val="20"/>
              </w:rPr>
              <w:t>Cambusano</w:t>
            </w:r>
            <w:proofErr w:type="spellEnd"/>
            <w:r w:rsidRPr="008B4CCE">
              <w:rPr>
                <w:rFonts w:cs="Arial"/>
                <w:sz w:val="20"/>
                <w:szCs w:val="20"/>
              </w:rPr>
              <w:t>, no Conjunto São Benedito.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8B4CCE" w:rsidRDefault="008B4CCE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  <w:b/>
        </w:rPr>
      </w:pPr>
    </w:p>
    <w:p w:rsidR="00F22FC9" w:rsidRDefault="003A77BE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B67EB4">
        <w:rPr>
          <w:rFonts w:cs="Arial"/>
        </w:rPr>
        <w:t>que</w:t>
      </w:r>
      <w:r w:rsidRPr="001840AD">
        <w:rPr>
          <w:rFonts w:cs="Arial"/>
        </w:rPr>
        <w:t xml:space="preserve"> sejam tomada</w:t>
      </w:r>
      <w:r w:rsidR="001C7A18">
        <w:rPr>
          <w:rFonts w:cs="Arial"/>
        </w:rPr>
        <w:t>s providências cabíveis visando</w:t>
      </w:r>
      <w:r w:rsidR="00691975">
        <w:rPr>
          <w:rFonts w:cs="Arial"/>
        </w:rPr>
        <w:t xml:space="preserve"> </w:t>
      </w:r>
      <w:r w:rsidR="008B4CCE" w:rsidRPr="008B4CCE">
        <w:rPr>
          <w:rFonts w:cs="Arial"/>
        </w:rPr>
        <w:t xml:space="preserve">à revitalização da Praça Ayrton Senna, situada ao lado do nº 136 da Rua João Batista </w:t>
      </w:r>
      <w:proofErr w:type="spellStart"/>
      <w:r w:rsidR="008B4CCE" w:rsidRPr="008B4CCE">
        <w:rPr>
          <w:rFonts w:cs="Arial"/>
        </w:rPr>
        <w:t>Cambusano</w:t>
      </w:r>
      <w:proofErr w:type="spellEnd"/>
      <w:r w:rsidR="008B4CCE" w:rsidRPr="008B4CCE">
        <w:rPr>
          <w:rFonts w:cs="Arial"/>
        </w:rPr>
        <w:t>, no Conjunto São Benedito.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8B4CCE">
        <w:rPr>
          <w:rFonts w:cs="Arial"/>
        </w:rPr>
        <w:t xml:space="preserve">19 de maio de 2021. </w:t>
      </w: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8B4CCE" w:rsidRPr="005D429C" w:rsidRDefault="008B4CCE" w:rsidP="008B4CCE">
      <w:pPr>
        <w:jc w:val="center"/>
        <w:rPr>
          <w:rFonts w:eastAsia="Calibri" w:cs="Arial"/>
          <w:b/>
          <w:lang w:eastAsia="en-US"/>
        </w:rPr>
      </w:pPr>
      <w:r w:rsidRPr="005D429C">
        <w:rPr>
          <w:rFonts w:eastAsia="Calibri" w:cs="Arial"/>
          <w:b/>
          <w:lang w:eastAsia="en-US"/>
        </w:rPr>
        <w:t>PAULINHO DO ESPORTE</w:t>
      </w:r>
    </w:p>
    <w:p w:rsidR="008B4CCE" w:rsidRDefault="008B4CCE" w:rsidP="008B4CCE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Vereador - PSD</w:t>
      </w: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8E22CF" w:rsidRDefault="008E22CF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8E22CF" w:rsidRDefault="008E22CF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8E22CF" w:rsidRDefault="008E22CF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8E22CF" w:rsidRDefault="008E22CF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8E22CF" w:rsidRDefault="008E22CF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8E22CF" w:rsidRDefault="008E22CF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8E22CF" w:rsidRDefault="008E22CF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8E22CF" w:rsidRDefault="008E22CF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8E22CF" w:rsidRDefault="008E22CF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8E22CF" w:rsidRDefault="008E22CF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1022870</wp:posOffset>
            </wp:positionH>
            <wp:positionV relativeFrom="paragraph">
              <wp:posOffset>318597</wp:posOffset>
            </wp:positionV>
            <wp:extent cx="3533775" cy="2650490"/>
            <wp:effectExtent l="0" t="0" r="9525" b="0"/>
            <wp:wrapTight wrapText="bothSides">
              <wp:wrapPolygon edited="0">
                <wp:start x="0" y="0"/>
                <wp:lineTo x="0" y="21424"/>
                <wp:lineTo x="21542" y="21424"/>
                <wp:lineTo x="21542" y="0"/>
                <wp:lineTo x="0" y="0"/>
              </wp:wrapPolygon>
            </wp:wrapTight>
            <wp:docPr id="4" name="Imagem 4" descr="C:\Users\SALETTE\AppData\Local\Microsoft\Windows\INetCache\Content.Word\2674351f-5a0a-4c1f-a094-ee375b7f9bf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ALETTE\AppData\Local\Microsoft\Windows\INetCache\Content.Word\2674351f-5a0a-4c1f-a094-ee375b7f9bfe.jpg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3775" cy="2650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E22CF" w:rsidRDefault="008E22CF" w:rsidP="008E22CF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center"/>
        <w:rPr>
          <w:rFonts w:cs="Arial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1056005</wp:posOffset>
            </wp:positionH>
            <wp:positionV relativeFrom="paragraph">
              <wp:posOffset>2834698</wp:posOffset>
            </wp:positionV>
            <wp:extent cx="3562985" cy="2672715"/>
            <wp:effectExtent l="0" t="0" r="0" b="0"/>
            <wp:wrapTight wrapText="bothSides">
              <wp:wrapPolygon edited="0">
                <wp:start x="0" y="0"/>
                <wp:lineTo x="0" y="21400"/>
                <wp:lineTo x="21481" y="21400"/>
                <wp:lineTo x="21481" y="0"/>
                <wp:lineTo x="0" y="0"/>
              </wp:wrapPolygon>
            </wp:wrapTight>
            <wp:docPr id="3" name="Imagem 3" descr="C:\Users\SALETTE\AppData\Local\Microsoft\Windows\INetCache\Content.Word\505b81bc-bb79-4684-a44b-d202bd6f85a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LETTE\AppData\Local\Microsoft\Windows\INetCache\Content.Word\505b81bc-bb79-4684-a44b-d202bd6f85a9.jpg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985" cy="2672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8E22CF" w:rsidSect="007D39FD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6FB2" w:rsidRDefault="003D6FB2">
      <w:r>
        <w:separator/>
      </w:r>
    </w:p>
  </w:endnote>
  <w:endnote w:type="continuationSeparator" w:id="0">
    <w:p w:rsidR="003D6FB2" w:rsidRDefault="003D6F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6FB2" w:rsidRDefault="003D6FB2">
      <w:r>
        <w:separator/>
      </w:r>
    </w:p>
  </w:footnote>
  <w:footnote w:type="continuationSeparator" w:id="0">
    <w:p w:rsidR="003D6FB2" w:rsidRDefault="003D6F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8E22CF">
      <w:rPr>
        <w:rFonts w:cs="Arial"/>
        <w:b/>
        <w:sz w:val="20"/>
        <w:szCs w:val="20"/>
        <w:u w:val="single"/>
      </w:rPr>
      <w:t>1333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8E22CF">
      <w:rPr>
        <w:rFonts w:cs="Arial"/>
        <w:b/>
        <w:sz w:val="20"/>
        <w:szCs w:val="20"/>
        <w:u w:val="single"/>
      </w:rPr>
      <w:t xml:space="preserve"> – Vereador Paulinho do Esporte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8E22CF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8E22CF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64FB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D64FB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D64FB6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D64FB6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D6FB2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06E0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21C0F"/>
    <w:rsid w:val="00833E7C"/>
    <w:rsid w:val="008474F2"/>
    <w:rsid w:val="00870972"/>
    <w:rsid w:val="00877E50"/>
    <w:rsid w:val="00881A74"/>
    <w:rsid w:val="008909A4"/>
    <w:rsid w:val="008A0EB2"/>
    <w:rsid w:val="008B4CCE"/>
    <w:rsid w:val="008C33AB"/>
    <w:rsid w:val="008C72B7"/>
    <w:rsid w:val="008E22CF"/>
    <w:rsid w:val="008F1E6B"/>
    <w:rsid w:val="008F7625"/>
    <w:rsid w:val="00922964"/>
    <w:rsid w:val="00930641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34959"/>
    <w:rsid w:val="00B57E0F"/>
    <w:rsid w:val="00B67EB4"/>
    <w:rsid w:val="00B71AA6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64FB6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C031E"/>
    <w:rsid w:val="00ED2065"/>
    <w:rsid w:val="00ED4D34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93B707-A6BE-44FC-890A-04AA3A0627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9</TotalTime>
  <Pages>2</Pages>
  <Words>95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SALETTE</cp:lastModifiedBy>
  <cp:revision>4</cp:revision>
  <cp:lastPrinted>2020-03-16T12:28:00Z</cp:lastPrinted>
  <dcterms:created xsi:type="dcterms:W3CDTF">2021-05-17T14:25:00Z</dcterms:created>
  <dcterms:modified xsi:type="dcterms:W3CDTF">2021-05-17T18:38:00Z</dcterms:modified>
</cp:coreProperties>
</file>